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en-GB" w:eastAsia="en-GB"/>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261E65">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261E65">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261E65">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261E65">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261E65">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261E65"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1EFAE815" w:rsidR="00546DB1" w:rsidRPr="00546DB1" w:rsidRDefault="00741A97" w:rsidP="00741A97">
                <w:pPr>
                  <w:tabs>
                    <w:tab w:val="left" w:pos="426"/>
                  </w:tabs>
                  <w:spacing w:before="120"/>
                  <w:rPr>
                    <w:bCs/>
                    <w:lang w:val="en-IE" w:eastAsia="en-GB"/>
                  </w:rPr>
                </w:pPr>
                <w:r>
                  <w:rPr>
                    <w:bCs/>
                    <w:lang w:eastAsia="en-GB"/>
                  </w:rPr>
                  <w:t>OLAF-</w:t>
                </w:r>
                <w:r w:rsidR="00BB6549">
                  <w:rPr>
                    <w:bCs/>
                    <w:lang w:eastAsia="en-GB"/>
                  </w:rPr>
                  <w:t>A</w:t>
                </w:r>
                <w:r>
                  <w:rPr>
                    <w:bCs/>
                    <w:lang w:eastAsia="en-GB"/>
                  </w:rPr>
                  <w:t>-</w:t>
                </w:r>
                <w:r w:rsidR="00BB6549">
                  <w:rPr>
                    <w:bCs/>
                    <w:lang w:eastAsia="en-GB"/>
                  </w:rPr>
                  <w:t>3</w:t>
                </w:r>
              </w:p>
            </w:tc>
          </w:sdtContent>
        </w:sdt>
      </w:tr>
      <w:tr w:rsidR="00546DB1" w:rsidRPr="00B21C58"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sdt>
              <w:sdtPr>
                <w:rPr>
                  <w:bCs/>
                  <w:lang w:eastAsia="en-GB"/>
                </w:rPr>
                <w:id w:val="-1527712108"/>
                <w:placeholder>
                  <w:docPart w:val="80392D6EFB944092989E92468A2A1447"/>
                </w:placeholder>
              </w:sdtPr>
              <w:sdtEndPr>
                <w:rPr>
                  <w:lang w:val="en-IE"/>
                </w:rPr>
              </w:sdtEndPr>
              <w:sdtContent>
                <w:tc>
                  <w:tcPr>
                    <w:tcW w:w="5491" w:type="dxa"/>
                  </w:tcPr>
                  <w:p w14:paraId="32FCC887" w14:textId="63E92DA0" w:rsidR="00546DB1" w:rsidRPr="003B2E38" w:rsidRDefault="00BB6549" w:rsidP="00AB56F9">
                    <w:pPr>
                      <w:tabs>
                        <w:tab w:val="left" w:pos="426"/>
                      </w:tabs>
                      <w:spacing w:before="120"/>
                      <w:rPr>
                        <w:bCs/>
                        <w:lang w:val="en-IE" w:eastAsia="en-GB"/>
                      </w:rPr>
                    </w:pPr>
                    <w:r>
                      <w:rPr>
                        <w:bCs/>
                        <w:lang w:val="en-IE" w:eastAsia="en-GB"/>
                      </w:rPr>
                      <w:t>398008</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955555534"/>
                  <w:placeholder>
                    <w:docPart w:val="27D6767D3BA54CAB871C13A191FC53D5"/>
                  </w:placeholder>
                </w:sdtPr>
                <w:sdtEndPr/>
                <w:sdtContent>
                  <w:p w14:paraId="65EBCF52" w14:textId="4E4AE909" w:rsidR="00546DB1" w:rsidRPr="003B2E38" w:rsidRDefault="00BB6549" w:rsidP="00AB56F9">
                    <w:pPr>
                      <w:tabs>
                        <w:tab w:val="left" w:pos="426"/>
                      </w:tabs>
                      <w:spacing w:before="120"/>
                      <w:rPr>
                        <w:bCs/>
                        <w:lang w:val="en-IE" w:eastAsia="en-GB"/>
                      </w:rPr>
                    </w:pPr>
                    <w:r>
                      <w:rPr>
                        <w:bCs/>
                        <w:lang w:val="en-IE" w:eastAsia="en-GB"/>
                      </w:rPr>
                      <w:t xml:space="preserve">Amira </w:t>
                    </w:r>
                    <w:proofErr w:type="spellStart"/>
                    <w:r>
                      <w:rPr>
                        <w:bCs/>
                        <w:lang w:val="en-IE" w:eastAsia="en-GB"/>
                      </w:rPr>
                      <w:t>Szönyi</w:t>
                    </w:r>
                    <w:proofErr w:type="spellEnd"/>
                    <w:r>
                      <w:rPr>
                        <w:bCs/>
                        <w:lang w:val="en-IE" w:eastAsia="en-GB"/>
                      </w:rPr>
                      <w:t>, Head of Unit OLAF A3</w:t>
                    </w:r>
                  </w:p>
                </w:sdtContent>
              </w:sdt>
            </w:sdtContent>
          </w:sdt>
          <w:p w14:paraId="227D6F6E" w14:textId="2BAD7EE3" w:rsidR="00546DB1" w:rsidRPr="009F216F" w:rsidRDefault="00261E65"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546DB1" w:rsidRPr="00546DB1">
                  <w:rPr>
                    <w:bCs/>
                    <w:lang w:eastAsia="en-GB"/>
                  </w:rPr>
                  <w:t>…</w:t>
                </w:r>
                <w:r w:rsidR="00BB6549">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BB6549">
                      <w:rPr>
                        <w:bCs/>
                        <w:lang w:eastAsia="en-GB"/>
                      </w:rPr>
                      <w:t>2026</w:t>
                    </w:r>
                  </w:sdtContent>
                </w:sdt>
              </w:sdtContent>
            </w:sdt>
          </w:p>
          <w:p w14:paraId="4128A55A" w14:textId="1EB66C0A" w:rsidR="00546DB1" w:rsidRPr="00546DB1" w:rsidRDefault="00261E65"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46DB1" w:rsidRPr="00546DB1">
                  <w:rPr>
                    <w:bCs/>
                    <w:lang w:eastAsia="en-GB"/>
                  </w:rPr>
                  <w:t>…</w:t>
                </w:r>
                <w:r w:rsidR="00BB6549">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BB6549">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535BC9F2" w:rsidR="002C5752" w:rsidRPr="0007110E" w:rsidRDefault="002C5752" w:rsidP="000675FD">
            <w:pPr>
              <w:tabs>
                <w:tab w:val="left" w:pos="426"/>
              </w:tabs>
              <w:spacing w:before="120"/>
              <w:rPr>
                <w:bCs/>
                <w:lang w:val="en-IE" w:eastAsia="en-GB"/>
              </w:rPr>
            </w:pPr>
            <w:r>
              <w:rPr>
                <w:bCs/>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497AAFC5" w:rsidR="002C5752" w:rsidRDefault="002C5752" w:rsidP="000675FD">
            <w:pPr>
              <w:tabs>
                <w:tab w:val="left" w:pos="426"/>
              </w:tabs>
              <w:contextualSpacing/>
              <w:rPr>
                <w:bCs/>
                <w:szCs w:val="24"/>
                <w:lang w:eastAsia="en-GB"/>
              </w:rPr>
            </w:pPr>
            <w:r>
              <w:rPr>
                <w:bCs/>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261E65"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261E65"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261E65"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479ADCA" w:rsidR="002C5752" w:rsidRPr="00C27C81" w:rsidRDefault="002C5752" w:rsidP="00AB56F9">
            <w:pPr>
              <w:tabs>
                <w:tab w:val="left" w:pos="426"/>
              </w:tabs>
              <w:spacing w:after="120"/>
              <w:rPr>
                <w:bCs/>
                <w:lang w:eastAsia="en-GB"/>
              </w:rPr>
            </w:pPr>
            <w:r>
              <w:rPr>
                <w:bCs/>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698F1D8E" w:rsidR="002C5752" w:rsidRDefault="002C5752" w:rsidP="000675FD">
            <w:pPr>
              <w:tabs>
                <w:tab w:val="left" w:pos="426"/>
              </w:tabs>
              <w:spacing w:before="120" w:after="120"/>
              <w:rPr>
                <w:bCs/>
                <w:szCs w:val="24"/>
                <w:lang w:val="en-GB" w:eastAsia="en-GB"/>
              </w:rPr>
            </w:pPr>
            <w:r>
              <w:rPr>
                <w:bCs/>
              </w:rPr>
              <w:object w:dxaOrig="1440" w:dyaOrig="1440" w14:anchorId="50BBD14E">
                <v:shape id="_x0000_i1045" type="#_x0000_t75" style="width:108pt;height:21.75pt" o:ole="">
                  <v:imagedata r:id="rId23" o:title=""/>
                </v:shape>
                <w:control r:id="rId24" w:name="OptionButton2" w:shapeid="_x0000_i1045"/>
              </w:object>
            </w:r>
            <w:r>
              <w:rPr>
                <w:bCs/>
              </w:rPr>
              <w:object w:dxaOrig="1440" w:dyaOrig="1440" w14:anchorId="50596B69">
                <v:shape id="_x0000_i1047" type="#_x0000_t75" style="width:108pt;height:21.75pt" o:ole="">
                  <v:imagedata r:id="rId25" o:title=""/>
                </v:shape>
                <w:control r:id="rId26" w:name="OptionButton3" w:shapeid="_x0000_i1047"/>
              </w:object>
            </w:r>
          </w:p>
          <w:p w14:paraId="1CC7C8D1" w14:textId="4BFF349A"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showingPlcHdr/>
                <w:date>
                  <w:dateFormat w:val="dd-MM-yyyy"/>
                  <w:lid w:val="fr-BE"/>
                  <w:storeMappedDataAs w:val="dateTime"/>
                  <w:calendar w:val="gregorian"/>
                </w:date>
              </w:sdtPr>
              <w:sdtEndPr/>
              <w:sdtContent>
                <w:r w:rsidRPr="003D4996">
                  <w:rPr>
                    <w:rStyle w:val="PlaceholderText"/>
                  </w:rPr>
                  <w:t>Click or tap to enter a date.</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261E65" w:rsidRDefault="00803007" w:rsidP="007C07D8">
      <w:pPr>
        <w:pStyle w:val="ListNumber"/>
        <w:numPr>
          <w:ilvl w:val="0"/>
          <w:numId w:val="0"/>
        </w:numPr>
        <w:ind w:left="709" w:hanging="709"/>
        <w:rPr>
          <w:lang w:eastAsia="en-GB"/>
        </w:rPr>
      </w:pPr>
      <w:r w:rsidRPr="00261E65">
        <w:rPr>
          <w:b/>
          <w:bCs/>
          <w:lang w:eastAsia="en-GB"/>
        </w:rPr>
        <w:t>Wer wi</w:t>
      </w:r>
      <w:r w:rsidR="002F7504" w:rsidRPr="00261E65">
        <w:rPr>
          <w:b/>
          <w:bCs/>
          <w:lang w:eastAsia="en-GB"/>
        </w:rPr>
        <w:t>r</w:t>
      </w:r>
      <w:r w:rsidRPr="00261E65">
        <w:rPr>
          <w:b/>
          <w:bCs/>
          <w:lang w:eastAsia="en-GB"/>
        </w:rPr>
        <w:t xml:space="preserve"> sind</w:t>
      </w:r>
    </w:p>
    <w:sdt>
      <w:sdtPr>
        <w:rPr>
          <w:szCs w:val="20"/>
          <w:lang w:val="en-US" w:eastAsia="en-IE"/>
        </w:rPr>
        <w:id w:val="1822233941"/>
        <w:placeholder>
          <w:docPart w:val="FE6C9874556B47B1A65A432926DB0BCE"/>
        </w:placeholder>
      </w:sdtPr>
      <w:sdtEndPr/>
      <w:sdtContent>
        <w:sdt>
          <w:sdtPr>
            <w:rPr>
              <w:szCs w:val="20"/>
              <w:lang w:val="en-US" w:eastAsia="en-IE"/>
            </w:rPr>
            <w:id w:val="-540902606"/>
            <w:placeholder>
              <w:docPart w:val="29E8027440C945289FB08DE787BD995F"/>
            </w:placeholder>
          </w:sdtPr>
          <w:sdtEndPr/>
          <w:sdtContent>
            <w:bookmarkStart w:id="1" w:name="_Hlk159497945" w:displacedByCustomXml="next"/>
            <w:bookmarkEnd w:id="1" w:displacedByCustomXml="next"/>
            <w:sdt>
              <w:sdtPr>
                <w:rPr>
                  <w:szCs w:val="20"/>
                  <w:lang w:eastAsia="en-IE"/>
                </w:rPr>
                <w:id w:val="1410423048"/>
                <w:placeholder>
                  <w:docPart w:val="9A52BBCB138949548C8223F2DEFAD30B"/>
                </w:placeholder>
              </w:sdtPr>
              <w:sdtEndPr/>
              <w:sdtContent>
                <w:p w14:paraId="41087A98" w14:textId="77777777" w:rsidR="00BB6549" w:rsidRPr="00F56AEA" w:rsidRDefault="00BB6549" w:rsidP="00BB6549">
                  <w:pPr>
                    <w:pStyle w:val="NormalWeb"/>
                    <w:shd w:val="clear" w:color="auto" w:fill="FFFFFF"/>
                    <w:spacing w:before="0" w:beforeAutospacing="0" w:after="210" w:afterAutospacing="0"/>
                    <w:rPr>
                      <w:color w:val="333333"/>
                    </w:rPr>
                  </w:pPr>
                  <w:r>
                    <w:rPr>
                      <w:color w:val="000000"/>
                    </w:rPr>
                    <w:t xml:space="preserve">Das Europäische Amt für Betrugsbekämpfung (OLAF) hat die Aufgabe, Betrug im Zusammenhang mit EU-Mitteln aufzudecken, zu untersuchen und zu unterbinden. </w:t>
                  </w:r>
                </w:p>
                <w:p w14:paraId="7D53E9B0" w14:textId="77777777" w:rsidR="00BB6549" w:rsidRPr="008775AC" w:rsidRDefault="00BB6549" w:rsidP="00BB6549">
                  <w:pPr>
                    <w:autoSpaceDE w:val="0"/>
                    <w:autoSpaceDN w:val="0"/>
                    <w:adjustRightInd w:val="0"/>
                    <w:rPr>
                      <w:color w:val="000000"/>
                    </w:rPr>
                  </w:pPr>
                  <w:r>
                    <w:rPr>
                      <w:color w:val="000000"/>
                    </w:rPr>
                    <w:lastRenderedPageBreak/>
                    <w:t xml:space="preserve">Das Referat A.3 des OLAF führt Verwaltungsuntersuchungen und Maßnahmen zur Bekämpfung von gegen die finanziellen Interessen der Europäischen Union gerichteten Betrugs- und Korruptionsdelikten sowie sonstigen schwerwiegenden Unregelmäßigkeiten durch. Sein Zuständigkeitsbereich erstreckt sich hauptsächlich auf EU-Ausgaben im Rahmen der Gemeinsamen Agrarpolitik, der europäischen Struktur- und Investitionsfonds und der Aufbau- und </w:t>
                  </w:r>
                  <w:proofErr w:type="spellStart"/>
                  <w:r>
                    <w:rPr>
                      <w:color w:val="000000"/>
                    </w:rPr>
                    <w:t>Resilienzfazilität</w:t>
                  </w:r>
                  <w:proofErr w:type="spellEnd"/>
                  <w:r>
                    <w:rPr>
                      <w:color w:val="000000"/>
                    </w:rPr>
                    <w:t>. Das Referat A.3 koordiniert auch Untersuchungen der zuständigen Dienststellen der Mitgliedstaaten. Das Referat wirkt an der Überwachung seiner justiziellen und finanziellen Empfehlungen mit.</w:t>
                  </w:r>
                </w:p>
                <w:p w14:paraId="1739084A" w14:textId="77777777" w:rsidR="00BB6549" w:rsidRPr="008775AC" w:rsidRDefault="00BB6549" w:rsidP="00BB6549">
                  <w:pPr>
                    <w:autoSpaceDE w:val="0"/>
                    <w:autoSpaceDN w:val="0"/>
                    <w:adjustRightInd w:val="0"/>
                    <w:rPr>
                      <w:color w:val="000000"/>
                    </w:rPr>
                  </w:pPr>
                  <w:r>
                    <w:rPr>
                      <w:color w:val="000000"/>
                    </w:rPr>
                    <w:t xml:space="preserve">Die Untersuchungsbeauftragten des OLAF führen ihre Arbeit integer und vollkommen unabhängig unter Wahrung der Grundrechte und der Verfahrensgarantien der betroffenen Personen aus. Das OLAF handelt effizient und verantwortungsbewusst und ist bestrebt, den Bürgerinnen und Bürgern hochwertige Dienstleistungen zu bieten und damit zu einer erfolgreichen Umsetzung der europäischen politischen Strategien beizutragen. </w:t>
                  </w:r>
                </w:p>
                <w:p w14:paraId="4BD1696B" w14:textId="77777777" w:rsidR="00BB6549" w:rsidRDefault="00BB6549" w:rsidP="00BB6549">
                  <w:pPr>
                    <w:autoSpaceDE w:val="0"/>
                    <w:autoSpaceDN w:val="0"/>
                    <w:adjustRightInd w:val="0"/>
                  </w:pPr>
                  <w:r>
                    <w:rPr>
                      <w:color w:val="000000"/>
                    </w:rPr>
                    <w:t>Das Referat umfasst derzeit 19 Bedienstete.</w:t>
                  </w:r>
                </w:p>
              </w:sdtContent>
            </w:sdt>
            <w:p w14:paraId="3BC607B7" w14:textId="77777777" w:rsidR="00BB6549" w:rsidRDefault="00261E65" w:rsidP="00BB6549">
              <w:pPr>
                <w:rPr>
                  <w:lang w:val="en-US"/>
                </w:rPr>
              </w:pPr>
            </w:p>
          </w:sdtContent>
        </w:sdt>
        <w:p w14:paraId="76DD1EEA" w14:textId="3722B9CB" w:rsidR="00803007" w:rsidRDefault="00261E65"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077102823"/>
            <w:placeholder>
              <w:docPart w:val="016C1EEA596A4EAEB0621687B1DFAD62"/>
            </w:placeholder>
          </w:sdtPr>
          <w:sdtEndPr/>
          <w:sdtContent>
            <w:sdt>
              <w:sdtPr>
                <w:id w:val="1621572583"/>
                <w:placeholder>
                  <w:docPart w:val="877FCCC4727E434589C245D54E7CD36E"/>
                </w:placeholder>
              </w:sdtPr>
              <w:sdtEndPr/>
              <w:sdtContent>
                <w:p w14:paraId="08539419" w14:textId="76E579FE" w:rsidR="00BB6549" w:rsidRPr="00261E65" w:rsidRDefault="00BB6549" w:rsidP="00BB6549">
                  <w:pPr>
                    <w:autoSpaceDE w:val="0"/>
                    <w:autoSpaceDN w:val="0"/>
                    <w:adjustRightInd w:val="0"/>
                  </w:pPr>
                  <w:r w:rsidRPr="00261E65">
                    <w:t xml:space="preserve">Ausgeschrieben ist die interessante und herausfordernde Position einer/eines Untersuchungsbeauftragten. Die/Der erfolgreiche Bewerber/in wird externe Untersuchungen in Angelegenheiten im Zuständigkeitsbereich des Referats A.3 durchführen, die mit hauptsächlich in </w:t>
                  </w:r>
                  <w:r w:rsidR="00B86F67" w:rsidRPr="00261E65">
                    <w:t>Tschechien</w:t>
                  </w:r>
                  <w:r w:rsidR="00DD48D4" w:rsidRPr="00261E65">
                    <w:t xml:space="preserve">, </w:t>
                  </w:r>
                  <w:r w:rsidR="008C43CA" w:rsidRPr="00261E65">
                    <w:t xml:space="preserve">der </w:t>
                  </w:r>
                  <w:r w:rsidR="00DD48D4" w:rsidRPr="00261E65">
                    <w:t>Slowakei, Schweden und Dänemark</w:t>
                  </w:r>
                  <w:r w:rsidRPr="00261E65">
                    <w:t xml:space="preserve">, aber auch in anderen in den Aufgabenbereich des Referats fallenden Mitgliedstaaten ausgegebenen Mitteln im Zusammenhang stehen. Dazu muss ein Arbeitsplan für die Untersuchung ausgearbeitet werden, den es kontinuierlich an sich ändernde Prioritäten anzupassen gilt, und es müssen operative Tätigkeiten im Einklang mit der Verordnung (EU, Euratom) Nr. 883/2013 durchgeführt werden, darunter Überprüfungen vor Ort und Befragungen in den Räumlichkeiten von Wirtschaftsbeteiligten. Ferner müssen offizielle Dokumente in verschiedenen Sprachen, einschließlich </w:t>
                  </w:r>
                  <w:r w:rsidR="00DD48D4" w:rsidRPr="00261E65">
                    <w:t xml:space="preserve">Englisch, </w:t>
                  </w:r>
                  <w:r w:rsidR="00DD48D4" w:rsidRPr="00261E65">
                    <w:rPr>
                      <w:rStyle w:val="wpaicg-chat-message"/>
                    </w:rPr>
                    <w:t xml:space="preserve">Tschechisch, Slowakisch, Schwedisch oder </w:t>
                  </w:r>
                  <w:proofErr w:type="gramStart"/>
                  <w:r w:rsidR="00DD48D4" w:rsidRPr="00261E65">
                    <w:rPr>
                      <w:rStyle w:val="wpaicg-chat-message"/>
                    </w:rPr>
                    <w:t>Dänisch</w:t>
                  </w:r>
                  <w:r w:rsidR="007C6A1E" w:rsidRPr="00261E65">
                    <w:rPr>
                      <w:rStyle w:val="wpaicg-chat-message"/>
                    </w:rPr>
                    <w:t xml:space="preserve"> </w:t>
                  </w:r>
                  <w:r w:rsidRPr="00261E65">
                    <w:t xml:space="preserve"> ausgearbeitet</w:t>
                  </w:r>
                  <w:proofErr w:type="gramEnd"/>
                  <w:r w:rsidRPr="00261E65">
                    <w:t xml:space="preserve"> werden.</w:t>
                  </w:r>
                </w:p>
                <w:p w14:paraId="09653FB4" w14:textId="77777777" w:rsidR="00BB6549" w:rsidRPr="00261E65" w:rsidRDefault="00BB6549" w:rsidP="00BB6549">
                  <w:pPr>
                    <w:autoSpaceDE w:val="0"/>
                    <w:autoSpaceDN w:val="0"/>
                    <w:adjustRightInd w:val="0"/>
                  </w:pPr>
                  <w:r w:rsidRPr="00261E65">
                    <w:t>In den meisten Fällen werden Untersuchungen von einem leitenden Untersuchungsbeauftragten und einem beigeordneten Untersuchungsbeauftragten gemeinsam durchgeführt. Die Untersuchungen werden vom Referatsleiter beaufsichtigt und vom zuständigen Bereichsleiter genau verfolgt.</w:t>
                  </w:r>
                </w:p>
                <w:p w14:paraId="0C498DD9" w14:textId="032730D2" w:rsidR="00BB6549" w:rsidRPr="00261E65" w:rsidRDefault="00BB6549" w:rsidP="00BB6549">
                  <w:pPr>
                    <w:autoSpaceDE w:val="0"/>
                    <w:autoSpaceDN w:val="0"/>
                    <w:adjustRightInd w:val="0"/>
                  </w:pPr>
                  <w:r w:rsidRPr="00261E65">
                    <w:t xml:space="preserve">Die/Der erfolgreiche Bewerber/in muss innerhalb des OLAF und mit allen betroffenen Parteien eine gute Zusammenarbeit sicherstellen, insbesondere mit anderen Kommissionsdienststellen und den zuständigen Dienststellen der Mitgliedstaaten. Im Zusammenhang mit den vom Referat bearbeiteten Fällen wird sie/er die Kontakte mit den </w:t>
                  </w:r>
                  <w:r w:rsidR="0034318D" w:rsidRPr="00261E65">
                    <w:rPr>
                      <w:rStyle w:val="wpaicg-chat-message"/>
                    </w:rPr>
                    <w:t>tschechischen, slowakischen, schwedischen oder dänische</w:t>
                  </w:r>
                  <w:r w:rsidR="0034318D" w:rsidRPr="00261E65">
                    <w:t>n</w:t>
                  </w:r>
                  <w:r w:rsidRPr="00261E65">
                    <w:t xml:space="preserve"> Verwaltungs-, Polizei- und Justizbehörden aufrechterhalten und ausbauen.</w:t>
                  </w:r>
                </w:p>
                <w:p w14:paraId="7CD36CCF" w14:textId="4D04E480" w:rsidR="00BB6549" w:rsidRPr="00261E65" w:rsidRDefault="00BB6549" w:rsidP="00BB6549">
                  <w:pPr>
                    <w:autoSpaceDE w:val="0"/>
                    <w:autoSpaceDN w:val="0"/>
                    <w:adjustRightInd w:val="0"/>
                  </w:pPr>
                  <w:r w:rsidRPr="00261E65">
                    <w:t xml:space="preserve">Die/Der erfolgreiche Bewerber/in muss erforderlichenfalls andere Untersuchungsbeauftragte des Referats in Fällen, in denen Kenntnisse der </w:t>
                  </w:r>
                  <w:r w:rsidR="0034318D" w:rsidRPr="00261E65">
                    <w:rPr>
                      <w:rStyle w:val="wpaicg-chat-message"/>
                    </w:rPr>
                    <w:t xml:space="preserve">tschechischen, </w:t>
                  </w:r>
                  <w:r w:rsidR="0034318D" w:rsidRPr="00261E65">
                    <w:rPr>
                      <w:rStyle w:val="wpaicg-chat-message"/>
                    </w:rPr>
                    <w:lastRenderedPageBreak/>
                    <w:t>slowakischen, schwedischen oder dänischen</w:t>
                  </w:r>
                  <w:r w:rsidR="0034318D" w:rsidRPr="00261E65">
                    <w:t xml:space="preserve"> </w:t>
                  </w:r>
                  <w:r w:rsidRPr="00261E65">
                    <w:t>Sprache benötigt werden, unterstützen. Sie/Er muss gegebenenfalls andere Referate des OLAF sprachlich unterstützen.</w:t>
                  </w:r>
                </w:p>
                <w:p w14:paraId="56023D21" w14:textId="77777777" w:rsidR="00BB6549" w:rsidRPr="00261E65" w:rsidRDefault="00BB6549" w:rsidP="00BB6549">
                  <w:pPr>
                    <w:autoSpaceDE w:val="0"/>
                    <w:autoSpaceDN w:val="0"/>
                    <w:adjustRightInd w:val="0"/>
                  </w:pPr>
                  <w:r w:rsidRPr="00261E65">
                    <w:t xml:space="preserve">Das Referat A.3 ist ein dynamisches und gut aufgestelltes Referat aus erfahrenen und jungen Untersuchungsbeauftragten, in dem Teamarbeit </w:t>
                  </w:r>
                  <w:proofErr w:type="gramStart"/>
                  <w:r w:rsidRPr="00261E65">
                    <w:t>groß geschrieben</w:t>
                  </w:r>
                  <w:proofErr w:type="gramEnd"/>
                  <w:r w:rsidRPr="00261E65">
                    <w:t xml:space="preserve"> wird und der Erfahrungsaustausch auch über das Referat hinausgeht.</w:t>
                  </w:r>
                </w:p>
                <w:p w14:paraId="2EF0059D" w14:textId="77777777" w:rsidR="00BB6549" w:rsidRDefault="00BB6549" w:rsidP="00BB6549">
                  <w:r w:rsidRPr="00261E65">
                    <w:t>Das OLAF bietet ein maßgeschneidertes Schulungsprogramm für neu ernannte Untersuchungsbeauftragte.</w:t>
                  </w:r>
                </w:p>
              </w:sdtContent>
            </w:sdt>
            <w:p w14:paraId="49141DB8" w14:textId="77777777" w:rsidR="00BB6549" w:rsidRDefault="00261E65" w:rsidP="00BB6549">
              <w:pPr>
                <w:rPr>
                  <w:lang w:val="en-US" w:eastAsia="en-GB"/>
                </w:rPr>
              </w:pPr>
            </w:p>
          </w:sdtContent>
        </w:sdt>
        <w:p w14:paraId="12B9C59B" w14:textId="23C4F2D6" w:rsidR="00803007" w:rsidRPr="009F216F" w:rsidRDefault="00261E65"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1361506484"/>
            <w:placeholder>
              <w:docPart w:val="2DED87CBBF70438EADEAD2FFE91FC73F"/>
            </w:placeholder>
          </w:sdtPr>
          <w:sdtEndPr/>
          <w:sdtContent>
            <w:bookmarkStart w:id="2" w:name="_Hlk159497969" w:displacedByCustomXml="next"/>
            <w:bookmarkEnd w:id="2" w:displacedByCustomXml="next"/>
            <w:sdt>
              <w:sdtPr>
                <w:id w:val="-209197804"/>
                <w:placeholder>
                  <w:docPart w:val="028F4A9900DB474D80017964F9EA7DE1"/>
                </w:placeholder>
              </w:sdtPr>
              <w:sdtEndPr/>
              <w:sdtContent>
                <w:p w14:paraId="17A6E103" w14:textId="77777777" w:rsidR="00BB6549" w:rsidRDefault="00BB6549" w:rsidP="00BB6549">
                  <w:pPr>
                    <w:autoSpaceDE w:val="0"/>
                    <w:autoSpaceDN w:val="0"/>
                    <w:adjustRightInd w:val="0"/>
                  </w:pPr>
                  <w:r>
                    <w:t xml:space="preserve">Das OLAF-Referat A.3 sucht eine(n) abgeordnete(n) nationale(n) Sachverständige(n) zur Verstärkung seiner Kapazitäten für die Untersuchung von mutmaßlichen gegen den EU-Haushalt gerichteten Betrugsdelikten und für den Aufbau und die Pflege von Verbindungen zu nationalen Behörden. Bewerber/innen müssen Bedienstete nationaler Verwaltungs- oder Polizeibehörden, Staatsanwaltschaften oder staatlicher Behörden mit verwaltungsrechtlichen und/oder strafrechtlichen Untersuchungsbefugnissen sein und mindestens sechs (6) Jahre Arbeitserfahrung vorweisen können. </w:t>
                  </w:r>
                </w:p>
                <w:p w14:paraId="7812DD58" w14:textId="77777777" w:rsidR="00BB6549" w:rsidRPr="00761887" w:rsidRDefault="00BB6549" w:rsidP="00BB6549">
                  <w:pPr>
                    <w:autoSpaceDE w:val="0"/>
                    <w:autoSpaceDN w:val="0"/>
                    <w:adjustRightInd w:val="0"/>
                  </w:pPr>
                  <w:r>
                    <w:t>Die/Der erfolgreiche Bewerber/in sollte hoch motiviert sein und komplexe Sachverhalte analysieren und verfolgen können; Sie/Er sollte flexibel sein und sich schnell an neue Fallentwicklungen sowie sich ändernde Prioritäten anpassen und darauf reagieren können.</w:t>
                  </w:r>
                </w:p>
                <w:p w14:paraId="06C26E16" w14:textId="77777777" w:rsidR="00BB6549" w:rsidRPr="008775AC" w:rsidRDefault="00BB6549" w:rsidP="00BB6549">
                  <w:pPr>
                    <w:autoSpaceDE w:val="0"/>
                    <w:autoSpaceDN w:val="0"/>
                    <w:adjustRightInd w:val="0"/>
                  </w:pPr>
                  <w:r>
                    <w:t>Wir suchen eine Persönlichkeit, die idealerweise folgende Kompetenzen mitbringt:</w:t>
                  </w:r>
                </w:p>
                <w:p w14:paraId="6C05F1DE" w14:textId="4BA212E6" w:rsidR="00BB6549" w:rsidRPr="00C63707" w:rsidRDefault="00BB6549" w:rsidP="00BB6549">
                  <w:pPr>
                    <w:autoSpaceDE w:val="0"/>
                    <w:autoSpaceDN w:val="0"/>
                    <w:adjustRightInd w:val="0"/>
                    <w:rPr>
                      <w:highlight w:val="yellow"/>
                    </w:rPr>
                  </w:pPr>
                  <w:r>
                    <w:t xml:space="preserve">- </w:t>
                  </w:r>
                  <w:r w:rsidRPr="0034318D">
                    <w:rPr>
                      <w:highlight w:val="yellow"/>
                    </w:rPr>
                    <w:t xml:space="preserve">hervorragende </w:t>
                  </w:r>
                  <w:r w:rsidR="0034318D" w:rsidRPr="0034318D">
                    <w:rPr>
                      <w:highlight w:val="yellow"/>
                    </w:rPr>
                    <w:t>Kenntnisse der tschechischen</w:t>
                  </w:r>
                  <w:r w:rsidR="00C63707">
                    <w:rPr>
                      <w:highlight w:val="yellow"/>
                    </w:rPr>
                    <w:t>,</w:t>
                  </w:r>
                  <w:r w:rsidR="0034318D" w:rsidRPr="0034318D">
                    <w:rPr>
                      <w:highlight w:val="yellow"/>
                    </w:rPr>
                    <w:t xml:space="preserve"> slowakischen</w:t>
                  </w:r>
                  <w:r w:rsidR="007C6A1E">
                    <w:rPr>
                      <w:highlight w:val="yellow"/>
                    </w:rPr>
                    <w:t>,</w:t>
                  </w:r>
                  <w:r w:rsidR="0034318D" w:rsidRPr="0034318D">
                    <w:rPr>
                      <w:highlight w:val="yellow"/>
                    </w:rPr>
                    <w:t xml:space="preserve"> schwedischen oder dänischen Sprache</w:t>
                  </w:r>
                  <w:r w:rsidR="0034318D">
                    <w:t xml:space="preserve"> </w:t>
                  </w:r>
                  <w:r>
                    <w:t>(mündlich und schriftlich);</w:t>
                  </w:r>
                </w:p>
                <w:p w14:paraId="3B1CD479" w14:textId="77777777" w:rsidR="00BB6549" w:rsidRDefault="00BB6549" w:rsidP="00BB6549">
                  <w:pPr>
                    <w:autoSpaceDE w:val="0"/>
                    <w:autoSpaceDN w:val="0"/>
                    <w:adjustRightInd w:val="0"/>
                  </w:pPr>
                  <w:r>
                    <w:t>- sehr gute Englischkenntnisse (mündlich und schriftlich);</w:t>
                  </w:r>
                </w:p>
                <w:p w14:paraId="5C10057D" w14:textId="77777777" w:rsidR="00BB6549" w:rsidRPr="008775AC" w:rsidRDefault="00BB6549" w:rsidP="00BB6549">
                  <w:pPr>
                    <w:autoSpaceDE w:val="0"/>
                    <w:autoSpaceDN w:val="0"/>
                    <w:adjustRightInd w:val="0"/>
                  </w:pPr>
                  <w:r>
                    <w:t>- gute Kenntnisse über den europäischen Betrugsbekämpfungsrahmen sowie die Gemeinsame Agrarpolitik der EU und/oder die europäischen Struktur- und Investitionsfonds;</w:t>
                  </w:r>
                </w:p>
                <w:p w14:paraId="6DAF7CF3" w14:textId="77777777" w:rsidR="00BB6549" w:rsidRPr="008775AC" w:rsidRDefault="00BB6549" w:rsidP="00BB6549">
                  <w:pPr>
                    <w:autoSpaceDE w:val="0"/>
                    <w:autoSpaceDN w:val="0"/>
                    <w:adjustRightInd w:val="0"/>
                  </w:pPr>
                  <w:r>
                    <w:t>- sehr gute analytische Fähigkeiten;</w:t>
                  </w:r>
                </w:p>
                <w:p w14:paraId="00596FBE" w14:textId="77777777" w:rsidR="00BB6549" w:rsidRPr="008775AC" w:rsidRDefault="00BB6549" w:rsidP="00BB6549">
                  <w:pPr>
                    <w:autoSpaceDE w:val="0"/>
                    <w:autoSpaceDN w:val="0"/>
                    <w:adjustRightInd w:val="0"/>
                  </w:pPr>
                  <w:r>
                    <w:t>- gute Kommunikationsfähigkeiten;</w:t>
                  </w:r>
                </w:p>
                <w:p w14:paraId="02206A13" w14:textId="77777777" w:rsidR="00BB6549" w:rsidRPr="008775AC" w:rsidRDefault="00BB6549" w:rsidP="00BB6549">
                  <w:pPr>
                    <w:autoSpaceDE w:val="0"/>
                    <w:autoSpaceDN w:val="0"/>
                    <w:adjustRightInd w:val="0"/>
                  </w:pPr>
                  <w:r>
                    <w:t>- ausgeprägter Teamgeist, Aufgeschlossenheit und die Fähigkeit, eine enge und reibungslose Zusammenarbeit mit zahlreichen Partnern zu führen;</w:t>
                  </w:r>
                </w:p>
                <w:p w14:paraId="30920829" w14:textId="77777777" w:rsidR="00BB6549" w:rsidRPr="008775AC" w:rsidRDefault="00BB6549" w:rsidP="00BB6549">
                  <w:pPr>
                    <w:autoSpaceDE w:val="0"/>
                    <w:autoSpaceDN w:val="0"/>
                    <w:adjustRightInd w:val="0"/>
                  </w:pPr>
                  <w:r>
                    <w:t>- Computerkenntnisse.</w:t>
                  </w:r>
                </w:p>
                <w:p w14:paraId="6D4FEA04" w14:textId="77777777" w:rsidR="00BB6549" w:rsidRPr="008775AC" w:rsidRDefault="00BB6549" w:rsidP="00BB6549">
                  <w:pPr>
                    <w:autoSpaceDE w:val="0"/>
                    <w:autoSpaceDN w:val="0"/>
                    <w:adjustRightInd w:val="0"/>
                  </w:pPr>
                  <w:r>
                    <w:t>Von Vorteil wären:</w:t>
                  </w:r>
                </w:p>
                <w:p w14:paraId="2DD1934D" w14:textId="77777777" w:rsidR="00BB6549" w:rsidRPr="008775AC" w:rsidRDefault="00BB6549" w:rsidP="00BB6549">
                  <w:pPr>
                    <w:autoSpaceDE w:val="0"/>
                    <w:autoSpaceDN w:val="0"/>
                    <w:adjustRightInd w:val="0"/>
                  </w:pPr>
                  <w:r>
                    <w:t>- nachgewiesene Erfahrung in der Durchführung von Verwaltungs- und/oder gerichtlichen Untersuchungen (strafrechtlich oder verwaltungsrechtlich) oder der Durchführung von Audits (auf nationaler oder EU-Ebene) mit Schwerpunkt Ermittlung von Unregelmäßigkeiten/Betrug;</w:t>
                  </w:r>
                </w:p>
                <w:p w14:paraId="5C0CCC29" w14:textId="77777777" w:rsidR="00BB6549" w:rsidRDefault="00BB6549" w:rsidP="00BB6549">
                  <w:pPr>
                    <w:autoSpaceDE w:val="0"/>
                    <w:autoSpaceDN w:val="0"/>
                    <w:adjustRightInd w:val="0"/>
                  </w:pPr>
                  <w:r>
                    <w:t xml:space="preserve">- nachgewiesene Erfahrung in einem der folgenden Bereiche: Schutz der finanziellen Interessen der EU und Rolle des OLAF in diesem Zusammenhang und/oder Gemeinsame Agrarpolitik der EU und/oder Europäische Struktur- und Investitionsfonds und/oder Aufbau- und </w:t>
                  </w:r>
                  <w:proofErr w:type="spellStart"/>
                  <w:r>
                    <w:t>Resilienzfazilität</w:t>
                  </w:r>
                  <w:proofErr w:type="spellEnd"/>
                  <w:r>
                    <w:t>.</w:t>
                  </w:r>
                </w:p>
              </w:sdtContent>
            </w:sdt>
            <w:p w14:paraId="72011CE7" w14:textId="77777777" w:rsidR="00BB6549" w:rsidRDefault="00261E65" w:rsidP="00BB6549">
              <w:pPr>
                <w:rPr>
                  <w:lang w:val="en-US" w:eastAsia="en-GB"/>
                </w:rPr>
              </w:pPr>
            </w:p>
          </w:sdtContent>
        </w:sdt>
        <w:p w14:paraId="2A0F153A" w14:textId="2FBECC38" w:rsidR="009321C6" w:rsidRPr="009F216F" w:rsidRDefault="00261E65"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50D17E68" w:rsidR="007D0EC6" w:rsidRDefault="007716E4">
    <w:pPr>
      <w:pStyle w:val="FooterLine"/>
      <w:jc w:val="center"/>
    </w:pPr>
    <w:r>
      <w:fldChar w:fldCharType="begin"/>
    </w:r>
    <w:r>
      <w:instrText>PAGE   \* MERGEFORMAT</w:instrText>
    </w:r>
    <w:r>
      <w:fldChar w:fldCharType="separate"/>
    </w:r>
    <w:r w:rsidR="00B21C58">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2146501874">
    <w:abstractNumId w:val="0"/>
  </w:num>
  <w:num w:numId="2" w16cid:durableId="417362150">
    <w:abstractNumId w:val="11"/>
  </w:num>
  <w:num w:numId="3" w16cid:durableId="822544330">
    <w:abstractNumId w:val="7"/>
  </w:num>
  <w:num w:numId="4" w16cid:durableId="1273710179">
    <w:abstractNumId w:val="12"/>
  </w:num>
  <w:num w:numId="5" w16cid:durableId="1413501165">
    <w:abstractNumId w:val="17"/>
  </w:num>
  <w:num w:numId="6" w16cid:durableId="499275880">
    <w:abstractNumId w:val="19"/>
  </w:num>
  <w:num w:numId="7" w16cid:durableId="975068105">
    <w:abstractNumId w:val="1"/>
  </w:num>
  <w:num w:numId="8" w16cid:durableId="806047635">
    <w:abstractNumId w:val="6"/>
  </w:num>
  <w:num w:numId="9" w16cid:durableId="1332874697">
    <w:abstractNumId w:val="14"/>
  </w:num>
  <w:num w:numId="10" w16cid:durableId="1713726891">
    <w:abstractNumId w:val="2"/>
  </w:num>
  <w:num w:numId="11" w16cid:durableId="549389339">
    <w:abstractNumId w:val="4"/>
  </w:num>
  <w:num w:numId="12" w16cid:durableId="1132599531">
    <w:abstractNumId w:val="5"/>
  </w:num>
  <w:num w:numId="13" w16cid:durableId="1147740633">
    <w:abstractNumId w:val="8"/>
  </w:num>
  <w:num w:numId="14" w16cid:durableId="1952978614">
    <w:abstractNumId w:val="13"/>
  </w:num>
  <w:num w:numId="15" w16cid:durableId="1662078483">
    <w:abstractNumId w:val="16"/>
  </w:num>
  <w:num w:numId="16" w16cid:durableId="888346285">
    <w:abstractNumId w:val="20"/>
  </w:num>
  <w:num w:numId="17" w16cid:durableId="1242179504">
    <w:abstractNumId w:val="9"/>
  </w:num>
  <w:num w:numId="18" w16cid:durableId="1775009752">
    <w:abstractNumId w:val="10"/>
  </w:num>
  <w:num w:numId="19" w16cid:durableId="128281873">
    <w:abstractNumId w:val="21"/>
  </w:num>
  <w:num w:numId="20" w16cid:durableId="1702433822">
    <w:abstractNumId w:val="15"/>
  </w:num>
  <w:num w:numId="21" w16cid:durableId="1870560772">
    <w:abstractNumId w:val="18"/>
  </w:num>
  <w:num w:numId="22" w16cid:durableId="1095981156">
    <w:abstractNumId w:val="3"/>
  </w:num>
  <w:num w:numId="23" w16cid:durableId="1026979461">
    <w:abstractNumId w:val="2"/>
  </w:num>
  <w:num w:numId="24" w16cid:durableId="1097335045">
    <w:abstractNumId w:val="2"/>
  </w:num>
  <w:num w:numId="25" w16cid:durableId="127092760">
    <w:abstractNumId w:val="2"/>
  </w:num>
  <w:num w:numId="26" w16cid:durableId="1335452553">
    <w:abstractNumId w:val="2"/>
  </w:num>
  <w:num w:numId="27" w16cid:durableId="2016305695">
    <w:abstractNumId w:val="2"/>
  </w:num>
  <w:num w:numId="28" w16cid:durableId="2128620307">
    <w:abstractNumId w:val="2"/>
  </w:num>
  <w:num w:numId="29" w16cid:durableId="20037717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97A44"/>
    <w:rsid w:val="000D7B5E"/>
    <w:rsid w:val="001203F8"/>
    <w:rsid w:val="00150319"/>
    <w:rsid w:val="00261E65"/>
    <w:rsid w:val="002C5752"/>
    <w:rsid w:val="002F7504"/>
    <w:rsid w:val="003207A0"/>
    <w:rsid w:val="00324D8D"/>
    <w:rsid w:val="00334497"/>
    <w:rsid w:val="0034318D"/>
    <w:rsid w:val="0035094A"/>
    <w:rsid w:val="003874E2"/>
    <w:rsid w:val="0039387D"/>
    <w:rsid w:val="00394A86"/>
    <w:rsid w:val="003B2E38"/>
    <w:rsid w:val="003F693B"/>
    <w:rsid w:val="004D75AF"/>
    <w:rsid w:val="00511D1C"/>
    <w:rsid w:val="00546DB1"/>
    <w:rsid w:val="006243BB"/>
    <w:rsid w:val="00676119"/>
    <w:rsid w:val="006A5894"/>
    <w:rsid w:val="006F44C9"/>
    <w:rsid w:val="00741A97"/>
    <w:rsid w:val="00767E7E"/>
    <w:rsid w:val="007716E4"/>
    <w:rsid w:val="00785A3F"/>
    <w:rsid w:val="00795C41"/>
    <w:rsid w:val="007A795D"/>
    <w:rsid w:val="007A7CF4"/>
    <w:rsid w:val="007B514A"/>
    <w:rsid w:val="007C07D8"/>
    <w:rsid w:val="007C6A1E"/>
    <w:rsid w:val="007D0EC6"/>
    <w:rsid w:val="00803007"/>
    <w:rsid w:val="008102E0"/>
    <w:rsid w:val="0089735C"/>
    <w:rsid w:val="008C43CA"/>
    <w:rsid w:val="008D52CF"/>
    <w:rsid w:val="009321C6"/>
    <w:rsid w:val="009442BE"/>
    <w:rsid w:val="00981270"/>
    <w:rsid w:val="009F216F"/>
    <w:rsid w:val="00AB56F9"/>
    <w:rsid w:val="00AC5FF8"/>
    <w:rsid w:val="00AE6941"/>
    <w:rsid w:val="00B21C58"/>
    <w:rsid w:val="00B73B91"/>
    <w:rsid w:val="00B759F1"/>
    <w:rsid w:val="00B86F67"/>
    <w:rsid w:val="00BA5B28"/>
    <w:rsid w:val="00BB6549"/>
    <w:rsid w:val="00BF6139"/>
    <w:rsid w:val="00C07259"/>
    <w:rsid w:val="00C27C81"/>
    <w:rsid w:val="00C63707"/>
    <w:rsid w:val="00CD33B4"/>
    <w:rsid w:val="00D605F4"/>
    <w:rsid w:val="00DA711C"/>
    <w:rsid w:val="00DD48D4"/>
    <w:rsid w:val="00E01792"/>
    <w:rsid w:val="00E35460"/>
    <w:rsid w:val="00EB3060"/>
    <w:rsid w:val="00EC5C6B"/>
    <w:rsid w:val="00ED6452"/>
    <w:rsid w:val="00F60E71"/>
    <w:rsid w:val="00FB17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NormalWeb">
    <w:name w:val="Normal (Web)"/>
    <w:basedOn w:val="Normal"/>
    <w:uiPriority w:val="99"/>
    <w:unhideWhenUsed/>
    <w:locked/>
    <w:rsid w:val="00BB6549"/>
    <w:pPr>
      <w:spacing w:before="100" w:beforeAutospacing="1" w:after="100" w:afterAutospacing="1"/>
      <w:jc w:val="left"/>
    </w:pPr>
    <w:rPr>
      <w:szCs w:val="24"/>
      <w:lang w:eastAsia="en-GB"/>
    </w:rPr>
  </w:style>
  <w:style w:type="character" w:customStyle="1" w:styleId="wpaicg-chat-message">
    <w:name w:val="wpaicg-chat-message"/>
    <w:basedOn w:val="DefaultParagraphFont"/>
    <w:rsid w:val="00DD4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80392D6EFB944092989E92468A2A1447"/>
        <w:category>
          <w:name w:val="General"/>
          <w:gallery w:val="placeholder"/>
        </w:category>
        <w:types>
          <w:type w:val="bbPlcHdr"/>
        </w:types>
        <w:behaviors>
          <w:behavior w:val="content"/>
        </w:behaviors>
        <w:guid w:val="{BFA63F67-BE23-4ACC-B61D-29DCBC0FA2DF}"/>
      </w:docPartPr>
      <w:docPartBody>
        <w:p w:rsidR="000E0B5D" w:rsidRDefault="000E0B5D" w:rsidP="000E0B5D">
          <w:pPr>
            <w:pStyle w:val="80392D6EFB944092989E92468A2A1447"/>
          </w:pPr>
          <w:r w:rsidRPr="0007110E">
            <w:rPr>
              <w:rStyle w:val="PlaceholderText"/>
              <w:bCs/>
            </w:rPr>
            <w:t>Click or tap here to enter text.</w:t>
          </w:r>
        </w:p>
      </w:docPartBody>
    </w:docPart>
    <w:docPart>
      <w:docPartPr>
        <w:name w:val="27D6767D3BA54CAB871C13A191FC53D5"/>
        <w:category>
          <w:name w:val="General"/>
          <w:gallery w:val="placeholder"/>
        </w:category>
        <w:types>
          <w:type w:val="bbPlcHdr"/>
        </w:types>
        <w:behaviors>
          <w:behavior w:val="content"/>
        </w:behaviors>
        <w:guid w:val="{274B79BC-BCD9-4AC5-AAA9-6BE3EC7958A3}"/>
      </w:docPartPr>
      <w:docPartBody>
        <w:p w:rsidR="000E0B5D" w:rsidRDefault="000E0B5D" w:rsidP="000E0B5D">
          <w:pPr>
            <w:pStyle w:val="27D6767D3BA54CAB871C13A191FC53D5"/>
          </w:pPr>
          <w:r w:rsidRPr="0007110E">
            <w:rPr>
              <w:rStyle w:val="PlaceholderText"/>
              <w:bCs/>
            </w:rPr>
            <w:t>Click or tap here to enter text.</w:t>
          </w:r>
        </w:p>
      </w:docPartBody>
    </w:docPart>
    <w:docPart>
      <w:docPartPr>
        <w:name w:val="29E8027440C945289FB08DE787BD995F"/>
        <w:category>
          <w:name w:val="General"/>
          <w:gallery w:val="placeholder"/>
        </w:category>
        <w:types>
          <w:type w:val="bbPlcHdr"/>
        </w:types>
        <w:behaviors>
          <w:behavior w:val="content"/>
        </w:behaviors>
        <w:guid w:val="{863DBED6-4941-46A9-99AD-4A21C392F91B}"/>
      </w:docPartPr>
      <w:docPartBody>
        <w:p w:rsidR="000E0B5D" w:rsidRDefault="000E0B5D" w:rsidP="000E0B5D">
          <w:pPr>
            <w:pStyle w:val="29E8027440C945289FB08DE787BD995F"/>
          </w:pPr>
          <w:r w:rsidRPr="00803007">
            <w:rPr>
              <w:rStyle w:val="PlaceholderText"/>
              <w:lang w:val="en-IE"/>
            </w:rPr>
            <w:t>Click or tap here to enter text.</w:t>
          </w:r>
        </w:p>
      </w:docPartBody>
    </w:docPart>
    <w:docPart>
      <w:docPartPr>
        <w:name w:val="9A52BBCB138949548C8223F2DEFAD30B"/>
        <w:category>
          <w:name w:val="General"/>
          <w:gallery w:val="placeholder"/>
        </w:category>
        <w:types>
          <w:type w:val="bbPlcHdr"/>
        </w:types>
        <w:behaviors>
          <w:behavior w:val="content"/>
        </w:behaviors>
        <w:guid w:val="{E8F462D4-3D38-454A-9C77-33BCFFD31A18}"/>
      </w:docPartPr>
      <w:docPartBody>
        <w:p w:rsidR="000E0B5D" w:rsidRDefault="000E0B5D" w:rsidP="000E0B5D">
          <w:pPr>
            <w:pStyle w:val="9A52BBCB138949548C8223F2DEFAD30B"/>
          </w:pPr>
          <w:r w:rsidRPr="00BD2312">
            <w:rPr>
              <w:rStyle w:val="PlaceholderText"/>
            </w:rPr>
            <w:t>Click or tap here to enter text.</w:t>
          </w:r>
        </w:p>
      </w:docPartBody>
    </w:docPart>
    <w:docPart>
      <w:docPartPr>
        <w:name w:val="016C1EEA596A4EAEB0621687B1DFAD62"/>
        <w:category>
          <w:name w:val="General"/>
          <w:gallery w:val="placeholder"/>
        </w:category>
        <w:types>
          <w:type w:val="bbPlcHdr"/>
        </w:types>
        <w:behaviors>
          <w:behavior w:val="content"/>
        </w:behaviors>
        <w:guid w:val="{0109BF61-CEF5-4833-8BE1-4AE0876C4FDD}"/>
      </w:docPartPr>
      <w:docPartBody>
        <w:p w:rsidR="000E0B5D" w:rsidRDefault="000E0B5D" w:rsidP="000E0B5D">
          <w:pPr>
            <w:pStyle w:val="016C1EEA596A4EAEB0621687B1DFAD62"/>
          </w:pPr>
          <w:r w:rsidRPr="00BD2312">
            <w:rPr>
              <w:rStyle w:val="PlaceholderText"/>
            </w:rPr>
            <w:t>Click or tap here to enter text.</w:t>
          </w:r>
        </w:p>
      </w:docPartBody>
    </w:docPart>
    <w:docPart>
      <w:docPartPr>
        <w:name w:val="877FCCC4727E434589C245D54E7CD36E"/>
        <w:category>
          <w:name w:val="General"/>
          <w:gallery w:val="placeholder"/>
        </w:category>
        <w:types>
          <w:type w:val="bbPlcHdr"/>
        </w:types>
        <w:behaviors>
          <w:behavior w:val="content"/>
        </w:behaviors>
        <w:guid w:val="{D12A04D5-D1EC-4D1C-9B61-8D5E061E9AE8}"/>
      </w:docPartPr>
      <w:docPartBody>
        <w:p w:rsidR="000E0B5D" w:rsidRDefault="000E0B5D" w:rsidP="000E0B5D">
          <w:pPr>
            <w:pStyle w:val="877FCCC4727E434589C245D54E7CD36E"/>
          </w:pPr>
          <w:r w:rsidRPr="00BD2312">
            <w:rPr>
              <w:rStyle w:val="PlaceholderText"/>
            </w:rPr>
            <w:t>Click or tap here to enter text.</w:t>
          </w:r>
        </w:p>
      </w:docPartBody>
    </w:docPart>
    <w:docPart>
      <w:docPartPr>
        <w:name w:val="2DED87CBBF70438EADEAD2FFE91FC73F"/>
        <w:category>
          <w:name w:val="General"/>
          <w:gallery w:val="placeholder"/>
        </w:category>
        <w:types>
          <w:type w:val="bbPlcHdr"/>
        </w:types>
        <w:behaviors>
          <w:behavior w:val="content"/>
        </w:behaviors>
        <w:guid w:val="{EC5A6941-B931-4F10-B42D-06E79C277E6D}"/>
      </w:docPartPr>
      <w:docPartBody>
        <w:p w:rsidR="000E0B5D" w:rsidRDefault="000E0B5D" w:rsidP="000E0B5D">
          <w:pPr>
            <w:pStyle w:val="2DED87CBBF70438EADEAD2FFE91FC73F"/>
          </w:pPr>
          <w:r w:rsidRPr="00BD2312">
            <w:rPr>
              <w:rStyle w:val="PlaceholderText"/>
            </w:rPr>
            <w:t>Click or tap here to enter text.</w:t>
          </w:r>
        </w:p>
      </w:docPartBody>
    </w:docPart>
    <w:docPart>
      <w:docPartPr>
        <w:name w:val="028F4A9900DB474D80017964F9EA7DE1"/>
        <w:category>
          <w:name w:val="General"/>
          <w:gallery w:val="placeholder"/>
        </w:category>
        <w:types>
          <w:type w:val="bbPlcHdr"/>
        </w:types>
        <w:behaviors>
          <w:behavior w:val="content"/>
        </w:behaviors>
        <w:guid w:val="{12CFF0DC-D58E-45C9-BC61-1BC5E44A811E}"/>
      </w:docPartPr>
      <w:docPartBody>
        <w:p w:rsidR="000E0B5D" w:rsidRDefault="000E0B5D" w:rsidP="000E0B5D">
          <w:pPr>
            <w:pStyle w:val="028F4A9900DB474D80017964F9EA7DE1"/>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24383292">
    <w:abstractNumId w:val="0"/>
  </w:num>
  <w:num w:numId="2" w16cid:durableId="255022289">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97A44"/>
    <w:rsid w:val="000A4922"/>
    <w:rsid w:val="000E0B5D"/>
    <w:rsid w:val="00334497"/>
    <w:rsid w:val="0056186B"/>
    <w:rsid w:val="00723B02"/>
    <w:rsid w:val="00897026"/>
    <w:rsid w:val="008A7C76"/>
    <w:rsid w:val="008C406B"/>
    <w:rsid w:val="008D04E3"/>
    <w:rsid w:val="00A71FAD"/>
    <w:rsid w:val="00B21BDA"/>
    <w:rsid w:val="00B759F1"/>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0E0B5D"/>
    <w:rPr>
      <w:color w:val="288061"/>
    </w:rPr>
  </w:style>
  <w:style w:type="paragraph" w:customStyle="1" w:styleId="3F8B7399541147C1B1E84701FCECAED2">
    <w:name w:val="3F8B7399541147C1B1E84701FCECAED2"/>
    <w:rsid w:val="00A71FAD"/>
  </w:style>
  <w:style w:type="paragraph" w:customStyle="1" w:styleId="80392D6EFB944092989E92468A2A1447">
    <w:name w:val="80392D6EFB944092989E92468A2A1447"/>
    <w:rsid w:val="000E0B5D"/>
    <w:pPr>
      <w:spacing w:line="278" w:lineRule="auto"/>
    </w:pPr>
    <w:rPr>
      <w:kern w:val="2"/>
      <w:sz w:val="24"/>
      <w:szCs w:val="24"/>
      <w:lang w:val="en-GB" w:eastAsia="en-GB"/>
      <w14:ligatures w14:val="standardContextual"/>
    </w:rPr>
  </w:style>
  <w:style w:type="paragraph" w:customStyle="1" w:styleId="27D6767D3BA54CAB871C13A191FC53D5">
    <w:name w:val="27D6767D3BA54CAB871C13A191FC53D5"/>
    <w:rsid w:val="000E0B5D"/>
    <w:pPr>
      <w:spacing w:line="278" w:lineRule="auto"/>
    </w:pPr>
    <w:rPr>
      <w:kern w:val="2"/>
      <w:sz w:val="24"/>
      <w:szCs w:val="24"/>
      <w:lang w:val="en-GB" w:eastAsia="en-GB"/>
      <w14:ligatures w14:val="standardContextual"/>
    </w:rPr>
  </w:style>
  <w:style w:type="paragraph" w:customStyle="1" w:styleId="29E8027440C945289FB08DE787BD995F">
    <w:name w:val="29E8027440C945289FB08DE787BD995F"/>
    <w:rsid w:val="000E0B5D"/>
    <w:pPr>
      <w:spacing w:line="278" w:lineRule="auto"/>
    </w:pPr>
    <w:rPr>
      <w:kern w:val="2"/>
      <w:sz w:val="24"/>
      <w:szCs w:val="24"/>
      <w:lang w:val="en-GB" w:eastAsia="en-GB"/>
      <w14:ligatures w14:val="standardContextual"/>
    </w:rPr>
  </w:style>
  <w:style w:type="paragraph" w:customStyle="1" w:styleId="9A52BBCB138949548C8223F2DEFAD30B">
    <w:name w:val="9A52BBCB138949548C8223F2DEFAD30B"/>
    <w:rsid w:val="000E0B5D"/>
    <w:pPr>
      <w:spacing w:line="278" w:lineRule="auto"/>
    </w:pPr>
    <w:rPr>
      <w:kern w:val="2"/>
      <w:sz w:val="24"/>
      <w:szCs w:val="24"/>
      <w:lang w:val="en-GB" w:eastAsia="en-GB"/>
      <w14:ligatures w14:val="standardContextual"/>
    </w:rPr>
  </w:style>
  <w:style w:type="paragraph" w:customStyle="1" w:styleId="016C1EEA596A4EAEB0621687B1DFAD62">
    <w:name w:val="016C1EEA596A4EAEB0621687B1DFAD62"/>
    <w:rsid w:val="000E0B5D"/>
    <w:pPr>
      <w:spacing w:line="278" w:lineRule="auto"/>
    </w:pPr>
    <w:rPr>
      <w:kern w:val="2"/>
      <w:sz w:val="24"/>
      <w:szCs w:val="24"/>
      <w:lang w:val="en-GB" w:eastAsia="en-GB"/>
      <w14:ligatures w14:val="standardContextual"/>
    </w:rPr>
  </w:style>
  <w:style w:type="paragraph" w:customStyle="1" w:styleId="877FCCC4727E434589C245D54E7CD36E">
    <w:name w:val="877FCCC4727E434589C245D54E7CD36E"/>
    <w:rsid w:val="000E0B5D"/>
    <w:pPr>
      <w:spacing w:line="278" w:lineRule="auto"/>
    </w:pPr>
    <w:rPr>
      <w:kern w:val="2"/>
      <w:sz w:val="24"/>
      <w:szCs w:val="24"/>
      <w:lang w:val="en-GB" w:eastAsia="en-GB"/>
      <w14:ligatures w14:val="standardContextual"/>
    </w:rPr>
  </w:style>
  <w:style w:type="paragraph" w:customStyle="1" w:styleId="2DED87CBBF70438EADEAD2FFE91FC73F">
    <w:name w:val="2DED87CBBF70438EADEAD2FFE91FC73F"/>
    <w:rsid w:val="000E0B5D"/>
    <w:pPr>
      <w:spacing w:line="278" w:lineRule="auto"/>
    </w:pPr>
    <w:rPr>
      <w:kern w:val="2"/>
      <w:sz w:val="24"/>
      <w:szCs w:val="24"/>
      <w:lang w:val="en-GB" w:eastAsia="en-GB"/>
      <w14:ligatures w14:val="standardContextual"/>
    </w:rPr>
  </w:style>
  <w:style w:type="paragraph" w:customStyle="1" w:styleId="028F4A9900DB474D80017964F9EA7DE1">
    <w:name w:val="028F4A9900DB474D80017964F9EA7DE1"/>
    <w:rsid w:val="000E0B5D"/>
    <w:pPr>
      <w:spacing w:line="278" w:lineRule="auto"/>
    </w:pPr>
    <w:rPr>
      <w:kern w:val="2"/>
      <w:sz w:val="24"/>
      <w:szCs w:val="24"/>
      <w:lang w:val="en-GB" w:eastAsia="en-GB"/>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AC718-AF23-442A-92F5-08EA22515F3E}">
  <ds:schemaRefs>
    <ds:schemaRef ds:uri="http://purl.org/dc/elements/1.1/"/>
    <ds:schemaRef ds:uri="http://schemas.microsoft.com/office/2006/metadata/properties"/>
    <ds:schemaRef ds:uri="1929b814-5a78-4bdc-9841-d8b9ef424f65"/>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08927195-b699-4be0-9ee2-6c66dc215b5a"/>
    <ds:schemaRef ds:uri="a41a97bf-0494-41d8-ba3d-259bd7771890"/>
    <ds:schemaRef ds:uri="http://schemas.microsoft.com/sharepoint/v3/fields"/>
    <ds:schemaRef ds:uri="http://www.w3.org/XML/1998/namespace"/>
    <ds:schemaRef ds:uri="http://purl.org/dc/dcmitype/"/>
  </ds:schemaRefs>
</ds:datastoreItem>
</file>

<file path=customXml/itemProps2.xml><?xml version="1.0" encoding="utf-8"?>
<ds:datastoreItem xmlns:ds="http://schemas.openxmlformats.org/officeDocument/2006/customXml" ds:itemID="{76E8B414-89EE-4917-A8E9-AE94BC08914B}"/>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C3BD3295-773D-4888-893B-3FDAEA54B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139</TotalTime>
  <Pages>5</Pages>
  <Words>1603</Words>
  <Characters>9141</Characters>
  <Application>Microsoft Office Word</Application>
  <DocSecurity>0</DocSecurity>
  <PresentationFormat>Microsoft Word 14.0</PresentationFormat>
  <Lines>76</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SZONYI Amira (OLAF)</cp:lastModifiedBy>
  <cp:revision>5</cp:revision>
  <dcterms:created xsi:type="dcterms:W3CDTF">2025-10-02T16:06:00Z</dcterms:created>
  <dcterms:modified xsi:type="dcterms:W3CDTF">2025-10-03T09:58:00Z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